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542AE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SOMERSHAM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225C0074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E8A238E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</w:p>
    <w:p w14:paraId="5482C804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</w:p>
    <w:p w14:paraId="38401B98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Nov.1406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0E6F5D67" w14:textId="77777777" w:rsidR="00403794" w:rsidRDefault="00403794" w:rsidP="0040379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615F0152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4C29CE1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</w:p>
    <w:p w14:paraId="09092168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</w:p>
    <w:p w14:paraId="3E535910" w14:textId="77777777" w:rsidR="00403794" w:rsidRDefault="00403794" w:rsidP="00403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2022</w:t>
      </w:r>
    </w:p>
    <w:p w14:paraId="1CCF66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92974" w14:textId="77777777" w:rsidR="00403794" w:rsidRDefault="00403794" w:rsidP="009139A6">
      <w:r>
        <w:separator/>
      </w:r>
    </w:p>
  </w:endnote>
  <w:endnote w:type="continuationSeparator" w:id="0">
    <w:p w14:paraId="78113751" w14:textId="77777777" w:rsidR="00403794" w:rsidRDefault="004037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FE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2F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B1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432D" w14:textId="77777777" w:rsidR="00403794" w:rsidRDefault="00403794" w:rsidP="009139A6">
      <w:r>
        <w:separator/>
      </w:r>
    </w:p>
  </w:footnote>
  <w:footnote w:type="continuationSeparator" w:id="0">
    <w:p w14:paraId="41EBAA99" w14:textId="77777777" w:rsidR="00403794" w:rsidRDefault="004037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FD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CC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8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94"/>
    <w:rsid w:val="000666E0"/>
    <w:rsid w:val="002510B7"/>
    <w:rsid w:val="0040379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B9229"/>
  <w15:chartTrackingRefBased/>
  <w15:docId w15:val="{535887C5-AAA6-4863-93D8-86CA72574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79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2022-03-03T19:55:00Z</dcterms:created>
  <dcterms:modified xsi:type="dcterms:W3CDTF">2022-03-03T19:56:00Z</dcterms:modified>
</cp:coreProperties>
</file>